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3FBEE" w14:textId="42893452" w:rsidR="006620A0" w:rsidRPr="004D0A98"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8D3A10">
        <w:rPr>
          <w:rFonts w:ascii="Arial" w:eastAsia="MS Mincho" w:hAnsi="Arial"/>
          <w:b/>
          <w:sz w:val="24"/>
          <w:szCs w:val="24"/>
          <w:lang w:eastAsia="x-none"/>
        </w:rPr>
        <w:t>7</w:t>
      </w:r>
      <w:r w:rsidR="00B40AB1">
        <w:rPr>
          <w:rFonts w:ascii="Arial" w:eastAsia="MS Mincho" w:hAnsi="Arial"/>
          <w:b/>
          <w:sz w:val="24"/>
          <w:szCs w:val="24"/>
          <w:lang w:eastAsia="x-none"/>
        </w:rPr>
        <w:t>bis</w:t>
      </w:r>
      <w:r w:rsidRPr="00443935">
        <w:rPr>
          <w:rFonts w:ascii="Arial" w:eastAsia="MS Mincho" w:hAnsi="Arial"/>
          <w:b/>
          <w:sz w:val="24"/>
          <w:szCs w:val="24"/>
          <w:lang w:eastAsia="x-none"/>
        </w:rPr>
        <w:tab/>
      </w:r>
      <w:r w:rsidR="00A417BA" w:rsidRPr="00A417BA">
        <w:rPr>
          <w:rFonts w:ascii="Arial" w:eastAsia="MS Mincho" w:hAnsi="Arial"/>
          <w:b/>
          <w:sz w:val="24"/>
          <w:szCs w:val="24"/>
          <w:lang w:eastAsia="x-none"/>
        </w:rPr>
        <w:t>R2-19</w:t>
      </w:r>
      <w:r w:rsidR="00CB27D4">
        <w:rPr>
          <w:rFonts w:ascii="Arial" w:eastAsia="MS Mincho" w:hAnsi="Arial"/>
          <w:b/>
          <w:sz w:val="24"/>
          <w:szCs w:val="24"/>
          <w:lang w:eastAsia="x-none"/>
        </w:rPr>
        <w:t>1</w:t>
      </w:r>
      <w:r w:rsidR="003A5726">
        <w:rPr>
          <w:rFonts w:ascii="Arial" w:eastAsia="MS Mincho" w:hAnsi="Arial"/>
          <w:b/>
          <w:sz w:val="24"/>
          <w:szCs w:val="24"/>
          <w:lang w:eastAsia="x-none"/>
        </w:rPr>
        <w:t>3862</w:t>
      </w:r>
    </w:p>
    <w:p w14:paraId="1A54A4EB" w14:textId="3723BEDE" w:rsidR="006620A0" w:rsidRPr="00443935" w:rsidRDefault="00B40AB1" w:rsidP="006620A0">
      <w:pPr>
        <w:widowControl w:val="0"/>
        <w:tabs>
          <w:tab w:val="left" w:pos="1701"/>
          <w:tab w:val="right" w:pos="9923"/>
        </w:tabs>
        <w:spacing w:before="120" w:after="0"/>
        <w:rPr>
          <w:rFonts w:ascii="Arial" w:eastAsia="MS Mincho" w:hAnsi="Arial"/>
          <w:b/>
          <w:sz w:val="24"/>
          <w:szCs w:val="24"/>
          <w:lang w:eastAsia="x-none"/>
        </w:rPr>
      </w:pPr>
      <w:r w:rsidRPr="00B40AB1">
        <w:rPr>
          <w:rFonts w:ascii="Arial" w:eastAsia="MS Mincho" w:hAnsi="Arial"/>
          <w:b/>
          <w:sz w:val="24"/>
          <w:szCs w:val="24"/>
          <w:lang w:eastAsia="x-none"/>
        </w:rPr>
        <w:t>Chongqing, China, 14th - 18th October 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1FC2C72D"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2E2559">
        <w:rPr>
          <w:rFonts w:ascii="Arial" w:hAnsi="Arial" w:cs="Arial"/>
          <w:b/>
          <w:sz w:val="28"/>
          <w:szCs w:val="28"/>
          <w:lang w:val="it-IT" w:eastAsia="ko-KR"/>
        </w:rPr>
        <w:t>6</w:t>
      </w:r>
      <w:r w:rsidR="0061559E">
        <w:rPr>
          <w:rFonts w:ascii="Arial" w:hAnsi="Arial" w:cs="Arial" w:hint="eastAsia"/>
          <w:b/>
          <w:sz w:val="28"/>
          <w:szCs w:val="28"/>
          <w:lang w:val="it-IT" w:eastAsia="ko-KR"/>
        </w:rPr>
        <w:t>.</w:t>
      </w:r>
      <w:r w:rsidR="0061559E">
        <w:rPr>
          <w:rFonts w:ascii="Arial" w:hAnsi="Arial" w:cs="Arial"/>
          <w:b/>
          <w:sz w:val="28"/>
          <w:szCs w:val="28"/>
          <w:lang w:val="it-IT" w:eastAsia="ko-KR"/>
        </w:rPr>
        <w:t>9.</w:t>
      </w:r>
      <w:r w:rsidR="002E2559">
        <w:rPr>
          <w:rFonts w:ascii="Arial" w:hAnsi="Arial" w:cs="Arial"/>
          <w:b/>
          <w:sz w:val="28"/>
          <w:szCs w:val="28"/>
          <w:lang w:val="it-IT" w:eastAsia="ko-KR"/>
        </w:rPr>
        <w:t>3</w:t>
      </w:r>
      <w:r w:rsidR="00A417BA">
        <w:rPr>
          <w:rFonts w:ascii="Arial" w:hAnsi="Arial" w:cs="Arial"/>
          <w:b/>
          <w:sz w:val="28"/>
          <w:szCs w:val="28"/>
          <w:lang w:val="it-IT" w:eastAsia="ko-KR"/>
        </w:rPr>
        <w:t>.</w:t>
      </w:r>
      <w:r w:rsidR="002E2559">
        <w:rPr>
          <w:rFonts w:ascii="Arial" w:hAnsi="Arial" w:cs="Arial"/>
          <w:b/>
          <w:sz w:val="28"/>
          <w:szCs w:val="28"/>
          <w:lang w:val="it-IT" w:eastAsia="ko-KR"/>
        </w:rPr>
        <w:t>1</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096B38FD"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1E2089" w:rsidRPr="001E2089">
        <w:rPr>
          <w:rFonts w:ascii="Arial" w:hAnsi="Arial" w:cs="Arial"/>
          <w:b/>
          <w:noProof/>
          <w:sz w:val="28"/>
          <w:szCs w:val="28"/>
          <w:lang w:val="en-US" w:eastAsia="ko-KR"/>
        </w:rPr>
        <w:t>Consideration on Invalid Cell Handling in CHO</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2981F55E" w:rsidR="00F21060" w:rsidRPr="00435889" w:rsidRDefault="00C04930" w:rsidP="00C04930">
      <w:pPr>
        <w:pStyle w:val="1"/>
        <w:rPr>
          <w:rFonts w:ascii="Times New Roman" w:hAnsi="Times New Roman"/>
          <w:lang w:val="en-US" w:eastAsia="ko-KR"/>
        </w:rPr>
      </w:pPr>
      <w:r w:rsidRPr="00C04930">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3C55B93D" w14:textId="10B9C901" w:rsidR="008B5D0B" w:rsidRPr="008B5D0B" w:rsidRDefault="00F03877" w:rsidP="008B5D0B">
      <w:pPr>
        <w:rPr>
          <w:lang w:eastAsia="ko-KR"/>
        </w:rPr>
      </w:pPr>
      <w:r>
        <w:rPr>
          <w:lang w:eastAsia="ko-KR"/>
        </w:rPr>
        <w:t xml:space="preserve">In the last email discussion [1], RAN2 discussed </w:t>
      </w:r>
      <w:r w:rsidRPr="00F03877">
        <w:rPr>
          <w:lang w:eastAsia="ko-KR"/>
        </w:rPr>
        <w:t>how to handle the case where the UE cannot comply with the received CHO configuration, but no conclusion was made in the last meeting</w:t>
      </w:r>
      <w:r>
        <w:rPr>
          <w:lang w:eastAsia="ko-KR"/>
        </w:rPr>
        <w:t>:</w:t>
      </w:r>
    </w:p>
    <w:p w14:paraId="6F1BE5AA" w14:textId="77777777" w:rsidR="00F03877" w:rsidRPr="009D2930" w:rsidRDefault="00F03877" w:rsidP="00F03877">
      <w:pPr>
        <w:overflowPunct w:val="0"/>
        <w:autoSpaceDE w:val="0"/>
        <w:autoSpaceDN w:val="0"/>
        <w:adjustRightInd w:val="0"/>
        <w:spacing w:after="120"/>
        <w:jc w:val="both"/>
        <w:textAlignment w:val="baseline"/>
        <w:rPr>
          <w:b/>
          <w:i/>
        </w:rPr>
      </w:pPr>
      <w:r w:rsidRPr="009D2930">
        <w:rPr>
          <w:b/>
          <w:i/>
          <w:lang w:val="en-US"/>
        </w:rPr>
        <w:t xml:space="preserve">Question 6: What is the UE’s behavior if the UE cannot </w:t>
      </w:r>
      <w:r w:rsidRPr="009D2930">
        <w:rPr>
          <w:b/>
          <w:i/>
        </w:rPr>
        <w:t>comply with the received CHO configuration</w:t>
      </w:r>
      <w:r w:rsidRPr="009D2930">
        <w:rPr>
          <w:b/>
          <w:i/>
          <w:lang w:val="en-US"/>
        </w:rPr>
        <w:t>?</w:t>
      </w:r>
    </w:p>
    <w:p w14:paraId="1C4694A2" w14:textId="77777777" w:rsidR="00F03877" w:rsidRPr="009D2930" w:rsidRDefault="00F03877" w:rsidP="00F03877">
      <w:pPr>
        <w:numPr>
          <w:ilvl w:val="0"/>
          <w:numId w:val="34"/>
        </w:numPr>
        <w:overflowPunct w:val="0"/>
        <w:autoSpaceDE w:val="0"/>
        <w:autoSpaceDN w:val="0"/>
        <w:adjustRightInd w:val="0"/>
        <w:spacing w:after="120"/>
        <w:jc w:val="both"/>
        <w:textAlignment w:val="baseline"/>
        <w:rPr>
          <w:b/>
          <w:i/>
        </w:rPr>
      </w:pPr>
      <w:r w:rsidRPr="009D2930">
        <w:rPr>
          <w:b/>
          <w:i/>
        </w:rPr>
        <w:t>T</w:t>
      </w:r>
      <w:r w:rsidRPr="009D2930">
        <w:rPr>
          <w:rFonts w:hint="eastAsia"/>
          <w:b/>
          <w:i/>
        </w:rPr>
        <w:t>r</w:t>
      </w:r>
      <w:r w:rsidRPr="009D2930">
        <w:rPr>
          <w:b/>
          <w:i/>
        </w:rPr>
        <w:t>igger RRC Re-establishment procedure;</w:t>
      </w:r>
    </w:p>
    <w:p w14:paraId="5AC0D7A7" w14:textId="77777777" w:rsidR="00F03877" w:rsidRPr="009D2930" w:rsidRDefault="00F03877" w:rsidP="00F03877">
      <w:pPr>
        <w:numPr>
          <w:ilvl w:val="0"/>
          <w:numId w:val="34"/>
        </w:numPr>
        <w:overflowPunct w:val="0"/>
        <w:autoSpaceDE w:val="0"/>
        <w:autoSpaceDN w:val="0"/>
        <w:adjustRightInd w:val="0"/>
        <w:spacing w:after="120"/>
        <w:jc w:val="both"/>
        <w:textAlignment w:val="baseline"/>
        <w:rPr>
          <w:b/>
          <w:i/>
        </w:rPr>
      </w:pPr>
      <w:r w:rsidRPr="009D2930">
        <w:rPr>
          <w:b/>
          <w:i/>
        </w:rPr>
        <w:t>Other options, please specify;</w:t>
      </w:r>
    </w:p>
    <w:p w14:paraId="43E11F0F" w14:textId="331E027A" w:rsidR="008B5D0B" w:rsidRDefault="00F03877" w:rsidP="00F03877">
      <w:pPr>
        <w:rPr>
          <w:rFonts w:ascii="Arial" w:eastAsia="MS Mincho" w:hAnsi="Arial"/>
          <w:szCs w:val="24"/>
          <w:lang w:eastAsia="en-GB"/>
        </w:rPr>
      </w:pPr>
      <w:r w:rsidRPr="009D2930">
        <w:rPr>
          <w:i/>
          <w:kern w:val="2"/>
          <w:szCs w:val="22"/>
        </w:rPr>
        <w:t>In Q6, 19 companies agreed that UE should trigger re-establishment if it cannot comply with the received CHO configuration. 2 companies mentioned the option that failed CHO configuration should be reported in the complete message. 2 companies proposed to check for compliance at the trigger time. Rapporteur suggests to go for majority views, i.e. a).</w:t>
      </w:r>
    </w:p>
    <w:p w14:paraId="4C3ECF2E" w14:textId="7123C465" w:rsidR="007B4939" w:rsidRDefault="00BC46C9" w:rsidP="00BC46C9">
      <w:pPr>
        <w:rPr>
          <w:lang w:eastAsia="ko-KR"/>
        </w:rPr>
      </w:pPr>
      <w:r>
        <w:rPr>
          <w:lang w:eastAsia="ko-KR"/>
        </w:rPr>
        <w:t xml:space="preserve">In this </w:t>
      </w:r>
      <w:r w:rsidR="00E339FB">
        <w:rPr>
          <w:lang w:eastAsia="ko-KR"/>
        </w:rPr>
        <w:t>contribution</w:t>
      </w:r>
      <w:r>
        <w:rPr>
          <w:lang w:eastAsia="ko-KR"/>
        </w:rPr>
        <w:t xml:space="preserve">, we </w:t>
      </w:r>
      <w:r w:rsidR="008B5D0B">
        <w:rPr>
          <w:lang w:eastAsia="ko-KR"/>
        </w:rPr>
        <w:t xml:space="preserve">discuss </w:t>
      </w:r>
      <w:r w:rsidR="003D0B28">
        <w:rPr>
          <w:lang w:eastAsia="ko-KR"/>
        </w:rPr>
        <w:t xml:space="preserve">the </w:t>
      </w:r>
      <w:r w:rsidR="00F03877">
        <w:rPr>
          <w:lang w:eastAsia="ko-KR"/>
        </w:rPr>
        <w:t>handling</w:t>
      </w:r>
      <w:r w:rsidR="00782369">
        <w:rPr>
          <w:lang w:eastAsia="ko-KR"/>
        </w:rPr>
        <w:t xml:space="preserve"> o</w:t>
      </w:r>
      <w:r w:rsidR="003D0B28">
        <w:rPr>
          <w:lang w:eastAsia="ko-KR"/>
        </w:rPr>
        <w:t>f</w:t>
      </w:r>
      <w:r w:rsidR="00782369">
        <w:rPr>
          <w:lang w:eastAsia="ko-KR"/>
        </w:rPr>
        <w:t xml:space="preserve"> </w:t>
      </w:r>
      <w:r w:rsidR="00F03877">
        <w:rPr>
          <w:lang w:eastAsia="ko-KR"/>
        </w:rPr>
        <w:t>invalid candidate cell configuration in CHO.</w:t>
      </w:r>
    </w:p>
    <w:p w14:paraId="00915F57" w14:textId="1F71442C"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00C04930">
        <w:rPr>
          <w:lang w:val="en-US"/>
        </w:rPr>
        <w:t xml:space="preserve"> </w:t>
      </w:r>
      <w:r w:rsidRPr="00AC5146">
        <w:rPr>
          <w:rFonts w:hint="eastAsia"/>
          <w:lang w:val="en-US" w:eastAsia="ko-KR"/>
        </w:rPr>
        <w:t>Discussion</w:t>
      </w:r>
    </w:p>
    <w:p w14:paraId="0AD99457" w14:textId="73DCB26F" w:rsidR="00AA4845" w:rsidRDefault="0005317E" w:rsidP="00AA4845">
      <w:pPr>
        <w:rPr>
          <w:bCs/>
          <w:lang w:eastAsia="ko-KR"/>
        </w:rPr>
      </w:pPr>
      <w:r>
        <w:rPr>
          <w:rFonts w:hint="eastAsia"/>
          <w:bCs/>
          <w:lang w:eastAsia="ko-KR"/>
        </w:rPr>
        <w:t xml:space="preserve">In </w:t>
      </w:r>
      <w:r>
        <w:rPr>
          <w:bCs/>
          <w:lang w:eastAsia="ko-KR"/>
        </w:rPr>
        <w:t xml:space="preserve">the NR [2], </w:t>
      </w:r>
      <w:r>
        <w:rPr>
          <w:rFonts w:hint="eastAsia"/>
          <w:bCs/>
          <w:lang w:eastAsia="ko-KR"/>
        </w:rPr>
        <w:t>the le</w:t>
      </w:r>
      <w:r>
        <w:rPr>
          <w:bCs/>
          <w:lang w:eastAsia="ko-KR"/>
        </w:rPr>
        <w:t>gacy invalid handling is described below:</w:t>
      </w:r>
    </w:p>
    <w:p w14:paraId="4744E355" w14:textId="77777777" w:rsidR="0005317E" w:rsidRPr="00A047D1" w:rsidRDefault="0005317E" w:rsidP="0005317E">
      <w:pPr>
        <w:pStyle w:val="5"/>
        <w:rPr>
          <w:rFonts w:eastAsia="SimSun"/>
          <w:lang w:eastAsia="zh-CN"/>
        </w:rPr>
      </w:pPr>
      <w:bookmarkStart w:id="0" w:name="_Toc12718014"/>
      <w:r w:rsidRPr="00A047D1">
        <w:rPr>
          <w:rFonts w:eastAsia="SimSun"/>
          <w:lang w:eastAsia="zh-CN"/>
        </w:rPr>
        <w:t>5.3.5.8.2</w:t>
      </w:r>
      <w:r w:rsidRPr="00A047D1">
        <w:rPr>
          <w:rFonts w:eastAsia="SimSun"/>
          <w:lang w:eastAsia="zh-CN"/>
        </w:rPr>
        <w:tab/>
        <w:t>Inability to comply with RRCReconfiguration</w:t>
      </w:r>
      <w:bookmarkEnd w:id="0"/>
    </w:p>
    <w:p w14:paraId="38D2095F" w14:textId="77777777" w:rsidR="0005317E" w:rsidRPr="00F54B15" w:rsidRDefault="0005317E" w:rsidP="0005317E">
      <w:pPr>
        <w:rPr>
          <w:rFonts w:eastAsia="SimSun"/>
          <w:i/>
          <w:lang w:eastAsia="zh-CN"/>
        </w:rPr>
      </w:pPr>
      <w:r w:rsidRPr="00F54B15">
        <w:rPr>
          <w:rFonts w:eastAsia="SimSun"/>
          <w:i/>
          <w:lang w:eastAsia="zh-CN"/>
        </w:rPr>
        <w:t>The UE shall:</w:t>
      </w:r>
    </w:p>
    <w:p w14:paraId="6CBE6504" w14:textId="77777777" w:rsidR="0005317E" w:rsidRPr="00F54B15" w:rsidRDefault="0005317E" w:rsidP="0005317E">
      <w:pPr>
        <w:pStyle w:val="B1"/>
        <w:rPr>
          <w:rFonts w:eastAsia="MS Mincho"/>
          <w:i/>
        </w:rPr>
      </w:pPr>
      <w:r w:rsidRPr="00F54B15">
        <w:rPr>
          <w:rFonts w:eastAsia="SimSun"/>
          <w:i/>
          <w:lang w:eastAsia="zh-CN"/>
        </w:rPr>
        <w:t>1&gt;</w:t>
      </w:r>
      <w:r w:rsidRPr="00F54B15">
        <w:rPr>
          <w:rFonts w:eastAsia="SimSun"/>
          <w:i/>
          <w:lang w:eastAsia="zh-CN"/>
        </w:rPr>
        <w:tab/>
        <w:t xml:space="preserve">if the UE is </w:t>
      </w:r>
      <w:r w:rsidRPr="00F54B15">
        <w:rPr>
          <w:i/>
        </w:rPr>
        <w:t>in (NG)EN-DC:</w:t>
      </w:r>
    </w:p>
    <w:p w14:paraId="2E7ABF54" w14:textId="2416A1E9" w:rsidR="0005317E" w:rsidRPr="00F54B15" w:rsidRDefault="0005317E" w:rsidP="0005317E">
      <w:pPr>
        <w:pStyle w:val="B3"/>
        <w:rPr>
          <w:i/>
          <w:color w:val="FF0000"/>
          <w:lang w:eastAsia="ko-KR"/>
        </w:rPr>
      </w:pPr>
      <w:r w:rsidRPr="00F54B15">
        <w:rPr>
          <w:rFonts w:hint="eastAsia"/>
          <w:i/>
          <w:color w:val="FF0000"/>
          <w:lang w:eastAsia="ko-KR"/>
        </w:rPr>
        <w:t>(</w:t>
      </w:r>
      <w:r w:rsidRPr="00F54B15">
        <w:rPr>
          <w:i/>
          <w:color w:val="FF0000"/>
          <w:lang w:eastAsia="ko-KR"/>
        </w:rPr>
        <w:t>omitted..)</w:t>
      </w:r>
    </w:p>
    <w:p w14:paraId="360AD7C7" w14:textId="77777777" w:rsidR="0005317E" w:rsidRPr="00F54B15" w:rsidRDefault="0005317E" w:rsidP="0005317E">
      <w:pPr>
        <w:pStyle w:val="B1"/>
        <w:rPr>
          <w:rFonts w:eastAsia="MS Mincho"/>
          <w:i/>
        </w:rPr>
      </w:pPr>
      <w:r w:rsidRPr="00F54B15">
        <w:rPr>
          <w:rFonts w:eastAsia="SimSun"/>
          <w:i/>
          <w:lang w:eastAsia="zh-CN"/>
        </w:rPr>
        <w:t>1&gt;</w:t>
      </w:r>
      <w:r w:rsidRPr="00F54B15">
        <w:rPr>
          <w:rFonts w:eastAsia="SimSun"/>
          <w:i/>
          <w:lang w:eastAsia="zh-CN"/>
        </w:rPr>
        <w:tab/>
        <w:t xml:space="preserve">else if </w:t>
      </w:r>
      <w:r w:rsidRPr="00F54B15">
        <w:rPr>
          <w:i/>
          <w:lang w:eastAsia="zh-CN"/>
        </w:rPr>
        <w:t>RRCReconfiguration is received via NR (i.e., NR standalone, NE-DC, or NR-DC)</w:t>
      </w:r>
      <w:r w:rsidRPr="00F54B15">
        <w:rPr>
          <w:i/>
        </w:rPr>
        <w:t>:</w:t>
      </w:r>
    </w:p>
    <w:p w14:paraId="5904B419" w14:textId="77777777" w:rsidR="0005317E" w:rsidRPr="00F54B15" w:rsidRDefault="0005317E" w:rsidP="0005317E">
      <w:pPr>
        <w:pStyle w:val="B2"/>
        <w:rPr>
          <w:i/>
        </w:rPr>
      </w:pPr>
      <w:r w:rsidRPr="00F54B15">
        <w:rPr>
          <w:i/>
        </w:rPr>
        <w:t>2&gt;</w:t>
      </w:r>
      <w:r w:rsidRPr="00F54B15">
        <w:rPr>
          <w:i/>
        </w:rPr>
        <w:tab/>
        <w:t>if the UE is unable to comply with (part of) the configuration included in the RRCReconfiguration message received over SRB3;</w:t>
      </w:r>
    </w:p>
    <w:p w14:paraId="0947651E" w14:textId="77777777" w:rsidR="0005317E" w:rsidRPr="00F54B15" w:rsidRDefault="0005317E" w:rsidP="0005317E">
      <w:pPr>
        <w:pStyle w:val="B3"/>
        <w:rPr>
          <w:i/>
          <w:color w:val="FF0000"/>
          <w:lang w:eastAsia="ko-KR"/>
        </w:rPr>
      </w:pPr>
      <w:r w:rsidRPr="00F54B15">
        <w:rPr>
          <w:rFonts w:hint="eastAsia"/>
          <w:i/>
          <w:color w:val="FF0000"/>
          <w:lang w:eastAsia="ko-KR"/>
        </w:rPr>
        <w:t>(</w:t>
      </w:r>
      <w:r w:rsidRPr="00F54B15">
        <w:rPr>
          <w:i/>
          <w:color w:val="FF0000"/>
          <w:lang w:eastAsia="ko-KR"/>
        </w:rPr>
        <w:t>omitted..)</w:t>
      </w:r>
    </w:p>
    <w:p w14:paraId="4B03DFBB" w14:textId="77777777" w:rsidR="0005317E" w:rsidRPr="00F54B15" w:rsidRDefault="0005317E" w:rsidP="0005317E">
      <w:pPr>
        <w:pStyle w:val="B2"/>
        <w:rPr>
          <w:i/>
          <w:lang w:eastAsia="zh-CN"/>
        </w:rPr>
      </w:pPr>
      <w:r w:rsidRPr="00F54B15">
        <w:rPr>
          <w:i/>
          <w:lang w:eastAsia="zh-CN"/>
        </w:rPr>
        <w:t>2&gt;</w:t>
      </w:r>
      <w:r w:rsidRPr="00F54B15">
        <w:rPr>
          <w:i/>
          <w:lang w:eastAsia="zh-CN"/>
        </w:rPr>
        <w:tab/>
        <w:t xml:space="preserve">else if the UE is unable to comply with (part of) the configuration included in the </w:t>
      </w:r>
      <w:r w:rsidRPr="00F54B15">
        <w:rPr>
          <w:i/>
        </w:rPr>
        <w:t>RRCReconfiguration</w:t>
      </w:r>
      <w:r w:rsidRPr="00F54B15">
        <w:rPr>
          <w:i/>
          <w:lang w:eastAsia="zh-CN"/>
        </w:rPr>
        <w:t xml:space="preserve"> message received over the SRB1; </w:t>
      </w:r>
    </w:p>
    <w:p w14:paraId="6EAAE53E" w14:textId="77777777" w:rsidR="0005317E" w:rsidRPr="00F54B15" w:rsidRDefault="0005317E" w:rsidP="0005317E">
      <w:pPr>
        <w:pStyle w:val="NO"/>
        <w:rPr>
          <w:i/>
          <w:lang w:eastAsia="zh-CN"/>
        </w:rPr>
      </w:pPr>
      <w:r w:rsidRPr="00F54B15">
        <w:rPr>
          <w:i/>
        </w:rPr>
        <w:t>NOTE 0a:</w:t>
      </w:r>
      <w:r w:rsidRPr="00F54B15">
        <w:rPr>
          <w:i/>
        </w:rPr>
        <w:tab/>
        <w:t>The compliance also covers the SCG configuration carried within octet strings e.g. field mrdc-SecondaryCellGroupConfig. I.e. the failure behaviour defined also applies in case the UE cannot comply with the embedded SCG configuration or with the combination of (parts of) the MCG and SCG configurations.</w:t>
      </w:r>
    </w:p>
    <w:p w14:paraId="2D297356" w14:textId="77777777" w:rsidR="0005317E" w:rsidRPr="00F54B15" w:rsidRDefault="0005317E" w:rsidP="0005317E">
      <w:pPr>
        <w:pStyle w:val="B3"/>
        <w:rPr>
          <w:i/>
          <w:lang w:eastAsia="zh-CN"/>
        </w:rPr>
      </w:pPr>
      <w:r w:rsidRPr="00F54B15">
        <w:rPr>
          <w:i/>
        </w:rPr>
        <w:t>3</w:t>
      </w:r>
      <w:r w:rsidRPr="00F54B15">
        <w:rPr>
          <w:i/>
          <w:lang w:eastAsia="zh-CN"/>
        </w:rPr>
        <w:t>&gt;</w:t>
      </w:r>
      <w:r w:rsidRPr="00F54B15">
        <w:rPr>
          <w:i/>
          <w:lang w:eastAsia="zh-CN"/>
        </w:rPr>
        <w:tab/>
        <w:t xml:space="preserve">continue using the configuration used prior to the reception of </w:t>
      </w:r>
      <w:r w:rsidRPr="00F54B15">
        <w:rPr>
          <w:i/>
        </w:rPr>
        <w:t>RRCReconfiguration</w:t>
      </w:r>
      <w:r w:rsidRPr="00F54B15">
        <w:rPr>
          <w:i/>
          <w:lang w:eastAsia="zh-CN"/>
        </w:rPr>
        <w:t xml:space="preserve"> message;</w:t>
      </w:r>
    </w:p>
    <w:p w14:paraId="2A3A6ECE" w14:textId="77777777" w:rsidR="0005317E" w:rsidRPr="00F54B15" w:rsidRDefault="0005317E" w:rsidP="0005317E">
      <w:pPr>
        <w:pStyle w:val="B3"/>
        <w:rPr>
          <w:i/>
        </w:rPr>
      </w:pPr>
      <w:r w:rsidRPr="00F54B15">
        <w:rPr>
          <w:i/>
        </w:rPr>
        <w:t>3&gt;</w:t>
      </w:r>
      <w:r w:rsidRPr="00F54B15">
        <w:rPr>
          <w:i/>
        </w:rPr>
        <w:tab/>
        <w:t>if AS security has not been activated:</w:t>
      </w:r>
    </w:p>
    <w:p w14:paraId="1EB99008" w14:textId="77777777" w:rsidR="0005317E" w:rsidRPr="00F54B15" w:rsidRDefault="0005317E" w:rsidP="0005317E">
      <w:pPr>
        <w:pStyle w:val="B4"/>
        <w:rPr>
          <w:i/>
        </w:rPr>
      </w:pPr>
      <w:r w:rsidRPr="00F54B15">
        <w:rPr>
          <w:i/>
        </w:rPr>
        <w:lastRenderedPageBreak/>
        <w:t>4&gt;</w:t>
      </w:r>
      <w:r w:rsidRPr="00F54B15">
        <w:rPr>
          <w:i/>
        </w:rPr>
        <w:tab/>
        <w:t xml:space="preserve">perform the actions upon </w:t>
      </w:r>
      <w:r w:rsidRPr="00F54B15">
        <w:rPr>
          <w:rFonts w:eastAsia="MS Mincho"/>
          <w:i/>
        </w:rPr>
        <w:t>going to RRC_IDLE</w:t>
      </w:r>
      <w:r w:rsidRPr="00F54B15">
        <w:rPr>
          <w:i/>
        </w:rPr>
        <w:t xml:space="preserve"> as specified in 5.3.11, with release cause 'other'</w:t>
      </w:r>
    </w:p>
    <w:p w14:paraId="4FD7496A" w14:textId="77777777" w:rsidR="0005317E" w:rsidRPr="00F54B15" w:rsidRDefault="0005317E" w:rsidP="0005317E">
      <w:pPr>
        <w:pStyle w:val="B3"/>
        <w:rPr>
          <w:i/>
        </w:rPr>
      </w:pPr>
      <w:r w:rsidRPr="00F54B15">
        <w:rPr>
          <w:i/>
        </w:rPr>
        <w:t>3&gt;</w:t>
      </w:r>
      <w:r w:rsidRPr="00F54B15">
        <w:rPr>
          <w:i/>
        </w:rPr>
        <w:tab/>
        <w:t>else if AS security has been activated but SRB2 and at least one DRB have not been setup:</w:t>
      </w:r>
    </w:p>
    <w:p w14:paraId="11283E6E" w14:textId="77777777" w:rsidR="0005317E" w:rsidRPr="00F54B15" w:rsidRDefault="0005317E" w:rsidP="0005317E">
      <w:pPr>
        <w:pStyle w:val="B4"/>
        <w:rPr>
          <w:i/>
        </w:rPr>
      </w:pPr>
      <w:r w:rsidRPr="00F54B15">
        <w:rPr>
          <w:i/>
        </w:rPr>
        <w:t>4&gt;</w:t>
      </w:r>
      <w:r w:rsidRPr="00F54B15">
        <w:rPr>
          <w:i/>
        </w:rPr>
        <w:tab/>
        <w:t>perform the actions upon going to RRC_IDLE as specified in 5.3.11, with release cause 'RRC connection failure';</w:t>
      </w:r>
    </w:p>
    <w:p w14:paraId="4FEFAA0C" w14:textId="77777777" w:rsidR="0005317E" w:rsidRPr="00F54B15" w:rsidRDefault="0005317E" w:rsidP="0005317E">
      <w:pPr>
        <w:pStyle w:val="B3"/>
        <w:rPr>
          <w:i/>
        </w:rPr>
      </w:pPr>
      <w:r w:rsidRPr="00F54B15">
        <w:rPr>
          <w:i/>
        </w:rPr>
        <w:t>3&gt;</w:t>
      </w:r>
      <w:r w:rsidRPr="00F54B15">
        <w:rPr>
          <w:i/>
        </w:rPr>
        <w:tab/>
        <w:t>else:</w:t>
      </w:r>
    </w:p>
    <w:p w14:paraId="385B6F05" w14:textId="77777777" w:rsidR="0005317E" w:rsidRPr="00F54B15" w:rsidRDefault="0005317E" w:rsidP="0005317E">
      <w:pPr>
        <w:pStyle w:val="B4"/>
        <w:rPr>
          <w:i/>
        </w:rPr>
      </w:pPr>
      <w:r w:rsidRPr="00F54B15">
        <w:rPr>
          <w:i/>
        </w:rPr>
        <w:t>4&gt;</w:t>
      </w:r>
      <w:r w:rsidRPr="00F54B15">
        <w:rPr>
          <w:i/>
        </w:rPr>
        <w:tab/>
      </w:r>
      <w:r w:rsidRPr="00F54B15">
        <w:rPr>
          <w:i/>
          <w:highlight w:val="yellow"/>
        </w:rPr>
        <w:t>initiate the connection re-establishment procedure as specified in 5.3.7, upon which the reconfiguration procedure ends;</w:t>
      </w:r>
    </w:p>
    <w:p w14:paraId="26BED26F" w14:textId="77777777" w:rsidR="0005317E" w:rsidRPr="00F54B15" w:rsidRDefault="0005317E" w:rsidP="0005317E">
      <w:pPr>
        <w:pStyle w:val="B1"/>
        <w:rPr>
          <w:rFonts w:eastAsia="DengXian"/>
          <w:i/>
        </w:rPr>
      </w:pPr>
      <w:r w:rsidRPr="00F54B15">
        <w:rPr>
          <w:rFonts w:eastAsia="SimSun"/>
          <w:i/>
          <w:lang w:eastAsia="zh-CN"/>
        </w:rPr>
        <w:t>1&gt;</w:t>
      </w:r>
      <w:r w:rsidRPr="00F54B15">
        <w:rPr>
          <w:rFonts w:eastAsia="SimSun"/>
          <w:i/>
          <w:lang w:eastAsia="zh-CN"/>
        </w:rPr>
        <w:tab/>
        <w:t xml:space="preserve">else if </w:t>
      </w:r>
      <w:r w:rsidRPr="00F54B15">
        <w:rPr>
          <w:i/>
          <w:lang w:eastAsia="zh-CN"/>
        </w:rPr>
        <w:t>RRCReconfiguration is received via other RAT (Handover to NR failure)</w:t>
      </w:r>
      <w:r w:rsidRPr="00F54B15">
        <w:rPr>
          <w:i/>
        </w:rPr>
        <w:t>:</w:t>
      </w:r>
    </w:p>
    <w:p w14:paraId="12FED4C4" w14:textId="77777777" w:rsidR="0005317E" w:rsidRPr="00F54B15" w:rsidRDefault="0005317E" w:rsidP="0005317E">
      <w:pPr>
        <w:pStyle w:val="B3"/>
        <w:rPr>
          <w:i/>
          <w:color w:val="FF0000"/>
          <w:lang w:eastAsia="ko-KR"/>
        </w:rPr>
      </w:pPr>
      <w:r w:rsidRPr="00F54B15">
        <w:rPr>
          <w:rFonts w:hint="eastAsia"/>
          <w:i/>
          <w:color w:val="FF0000"/>
          <w:lang w:eastAsia="ko-KR"/>
        </w:rPr>
        <w:t>(</w:t>
      </w:r>
      <w:r w:rsidRPr="00F54B15">
        <w:rPr>
          <w:i/>
          <w:color w:val="FF0000"/>
          <w:lang w:eastAsia="ko-KR"/>
        </w:rPr>
        <w:t>omitted..)</w:t>
      </w:r>
    </w:p>
    <w:p w14:paraId="2CED73EA" w14:textId="77777777" w:rsidR="0005317E" w:rsidRPr="00F54B15" w:rsidRDefault="0005317E" w:rsidP="0005317E">
      <w:pPr>
        <w:pStyle w:val="NO"/>
        <w:rPr>
          <w:i/>
          <w:lang w:eastAsia="zh-CN"/>
        </w:rPr>
      </w:pPr>
      <w:r w:rsidRPr="00F54B15">
        <w:rPr>
          <w:i/>
          <w:lang w:eastAsia="zh-CN"/>
        </w:rPr>
        <w:t>NOTE 1:</w:t>
      </w:r>
      <w:r w:rsidRPr="00F54B15">
        <w:rPr>
          <w:i/>
          <w:lang w:eastAsia="zh-CN"/>
        </w:rPr>
        <w:tab/>
        <w:t xml:space="preserve">The UE may apply above failure handling also in case the </w:t>
      </w:r>
      <w:r w:rsidRPr="00F54B15">
        <w:rPr>
          <w:i/>
        </w:rPr>
        <w:t>RRCReconfiguration</w:t>
      </w:r>
      <w:r w:rsidRPr="00F54B15">
        <w:rPr>
          <w:i/>
          <w:lang w:eastAsia="zh-CN"/>
        </w:rPr>
        <w:t xml:space="preserve"> message causes a protocol error for which the generic error handling as defined in clause 10 specifies that the UE shall ignore the message.</w:t>
      </w:r>
    </w:p>
    <w:p w14:paraId="2C84B42C" w14:textId="77777777" w:rsidR="0005317E" w:rsidRPr="00F54B15" w:rsidRDefault="0005317E" w:rsidP="0005317E">
      <w:pPr>
        <w:pStyle w:val="NO"/>
        <w:rPr>
          <w:i/>
          <w:lang w:eastAsia="zh-CN"/>
        </w:rPr>
      </w:pPr>
      <w:r w:rsidRPr="00F54B15">
        <w:rPr>
          <w:i/>
          <w:highlight w:val="yellow"/>
          <w:lang w:eastAsia="zh-CN"/>
        </w:rPr>
        <w:t>NOTE 2:</w:t>
      </w:r>
      <w:r w:rsidRPr="00F54B15">
        <w:rPr>
          <w:i/>
          <w:highlight w:val="yellow"/>
          <w:lang w:eastAsia="zh-CN"/>
        </w:rPr>
        <w:tab/>
        <w:t>If the UE is unable to comply with part of the configuration, it does not apply any part of the configuration, i.e. there is no partial success/failure.</w:t>
      </w:r>
    </w:p>
    <w:p w14:paraId="4F2CB85B" w14:textId="77777777" w:rsidR="0005317E" w:rsidRDefault="0005317E" w:rsidP="00AA4845">
      <w:pPr>
        <w:rPr>
          <w:bCs/>
          <w:lang w:eastAsia="ko-KR"/>
        </w:rPr>
      </w:pPr>
    </w:p>
    <w:p w14:paraId="39F1C2B4" w14:textId="690CEB14" w:rsidR="00F54B15" w:rsidRDefault="00F54B15" w:rsidP="00F54B15">
      <w:pPr>
        <w:ind w:firstLineChars="50" w:firstLine="100"/>
        <w:rPr>
          <w:bCs/>
          <w:lang w:eastAsia="ko-KR"/>
        </w:rPr>
      </w:pPr>
      <w:r>
        <w:rPr>
          <w:bCs/>
          <w:lang w:eastAsia="ko-KR"/>
        </w:rPr>
        <w:t xml:space="preserve">Considering that the specified statements are not much different </w:t>
      </w:r>
      <w:r w:rsidR="0053558E">
        <w:rPr>
          <w:bCs/>
          <w:lang w:eastAsia="ko-KR"/>
        </w:rPr>
        <w:t>from</w:t>
      </w:r>
      <w:r>
        <w:rPr>
          <w:bCs/>
          <w:lang w:eastAsia="ko-KR"/>
        </w:rPr>
        <w:t xml:space="preserve"> the LTE specification, it is very natural that the UE performs RRC Re-establishment in the cases the CHO configuration has invalid configuration. </w:t>
      </w:r>
      <w:r w:rsidR="00D9259B">
        <w:rPr>
          <w:bCs/>
          <w:lang w:eastAsia="ko-KR"/>
        </w:rPr>
        <w:t>It</w:t>
      </w:r>
      <w:r>
        <w:rPr>
          <w:bCs/>
          <w:lang w:eastAsia="ko-KR"/>
        </w:rPr>
        <w:t xml:space="preserve"> </w:t>
      </w:r>
      <w:r w:rsidR="00D9259B">
        <w:rPr>
          <w:bCs/>
          <w:lang w:eastAsia="ko-KR"/>
        </w:rPr>
        <w:t xml:space="preserve">also may </w:t>
      </w:r>
      <w:r>
        <w:rPr>
          <w:bCs/>
          <w:lang w:eastAsia="ko-KR"/>
        </w:rPr>
        <w:t>not guarantee that the UE make</w:t>
      </w:r>
      <w:r w:rsidR="0053558E">
        <w:rPr>
          <w:bCs/>
          <w:lang w:eastAsia="ko-KR"/>
        </w:rPr>
        <w:t>s</w:t>
      </w:r>
      <w:r>
        <w:rPr>
          <w:bCs/>
          <w:lang w:eastAsia="ko-KR"/>
        </w:rPr>
        <w:t xml:space="preserve"> sure other co</w:t>
      </w:r>
      <w:bookmarkStart w:id="1" w:name="_GoBack"/>
      <w:bookmarkEnd w:id="1"/>
      <w:r>
        <w:rPr>
          <w:bCs/>
          <w:lang w:eastAsia="ko-KR"/>
        </w:rPr>
        <w:t xml:space="preserve">nfiguration </w:t>
      </w:r>
      <w:r w:rsidR="00D9259B">
        <w:rPr>
          <w:bCs/>
          <w:lang w:eastAsia="ko-KR"/>
        </w:rPr>
        <w:t>is regarded as valid configuration. Because if an invalid part of whole configuration is caused by the source cell problem, the rest of the configuration can be working improperly even though it seems valid before handover. Exactly in case of single candidate cell, there is no doubt to perform RRC Re-establishment as the legacy invalid configuration handling.</w:t>
      </w:r>
    </w:p>
    <w:p w14:paraId="191820C2" w14:textId="137A2D4B" w:rsidR="003A5726" w:rsidRDefault="003A5726" w:rsidP="003A5726">
      <w:pPr>
        <w:rPr>
          <w:lang w:val="en-US" w:eastAsia="ko-KR"/>
        </w:rPr>
      </w:pPr>
      <w:r>
        <w:rPr>
          <w:rFonts w:hint="eastAsia"/>
          <w:b/>
          <w:bCs/>
        </w:rPr>
        <w:t>Proposal 1: If UE receives a</w:t>
      </w:r>
      <w:r>
        <w:rPr>
          <w:b/>
          <w:bCs/>
        </w:rPr>
        <w:t>n</w:t>
      </w:r>
      <w:r>
        <w:rPr>
          <w:rFonts w:hint="eastAsia"/>
          <w:b/>
          <w:bCs/>
        </w:rPr>
        <w:t xml:space="preserve"> </w:t>
      </w:r>
      <w:r>
        <w:rPr>
          <w:b/>
          <w:bCs/>
        </w:rPr>
        <w:t xml:space="preserve">invalid </w:t>
      </w:r>
      <w:r>
        <w:rPr>
          <w:rFonts w:hint="eastAsia"/>
          <w:b/>
          <w:bCs/>
        </w:rPr>
        <w:t xml:space="preserve">CHO configuration that contains a single target cell configuration, it initiates Re-establishment. </w:t>
      </w:r>
    </w:p>
    <w:p w14:paraId="553524C4" w14:textId="77777777" w:rsidR="0005317E" w:rsidRPr="00255BFA" w:rsidRDefault="0005317E" w:rsidP="00AA4845">
      <w:pPr>
        <w:rPr>
          <w:bCs/>
          <w:lang w:eastAsia="ko-KR"/>
        </w:rPr>
      </w:pPr>
    </w:p>
    <w:p w14:paraId="4C357F5A" w14:textId="11D65F64" w:rsidR="00403104" w:rsidRDefault="003A5726" w:rsidP="00255BFA">
      <w:pPr>
        <w:ind w:firstLineChars="50" w:firstLine="100"/>
        <w:rPr>
          <w:rFonts w:eastAsia="바탕체"/>
        </w:rPr>
      </w:pPr>
      <w:r>
        <w:rPr>
          <w:rFonts w:eastAsia="바탕체"/>
        </w:rPr>
        <w:t>However,</w:t>
      </w:r>
      <w:r w:rsidR="00255BFA">
        <w:rPr>
          <w:rFonts w:eastAsia="바탕체"/>
        </w:rPr>
        <w:t xml:space="preserve"> we also consider that the CHO</w:t>
      </w:r>
      <w:r w:rsidR="0005317E">
        <w:rPr>
          <w:rFonts w:eastAsia="바탕체"/>
        </w:rPr>
        <w:t xml:space="preserve"> is being introduced to avoid a handover failure that may happen due to e.g. reception of handover failure.</w:t>
      </w:r>
      <w:r w:rsidR="00255BFA">
        <w:rPr>
          <w:rFonts w:eastAsia="바탕체"/>
        </w:rPr>
        <w:t xml:space="preserve"> Namely, the main objective of the CHO is to increase the probability of success handover command. </w:t>
      </w:r>
      <w:r w:rsidR="00491F3F">
        <w:rPr>
          <w:rFonts w:eastAsia="바탕체"/>
        </w:rPr>
        <w:t>Thus we think the legacy invalid handling also need</w:t>
      </w:r>
      <w:r w:rsidR="0053558E">
        <w:rPr>
          <w:rFonts w:eastAsia="바탕체"/>
        </w:rPr>
        <w:t>s</w:t>
      </w:r>
      <w:r w:rsidR="00491F3F">
        <w:rPr>
          <w:rFonts w:eastAsia="바탕체"/>
        </w:rPr>
        <w:t xml:space="preserve"> to be enhanced when more than one target cell are prepared for the handover. </w:t>
      </w:r>
      <w:r w:rsidR="00403104">
        <w:rPr>
          <w:rFonts w:eastAsia="바탕체"/>
        </w:rPr>
        <w:t>Considering the rest of target cells are preparing for the UE’s handover, it is huge resource waste if the UE just initiate</w:t>
      </w:r>
      <w:r w:rsidR="0053558E">
        <w:rPr>
          <w:rFonts w:eastAsia="바탕체"/>
        </w:rPr>
        <w:t>s</w:t>
      </w:r>
      <w:r w:rsidR="00403104">
        <w:rPr>
          <w:rFonts w:eastAsia="바탕체"/>
        </w:rPr>
        <w:t xml:space="preserve"> RRC Re-establishment even in case of multiple cell configuration for CHO.</w:t>
      </w:r>
    </w:p>
    <w:p w14:paraId="73AF33E4" w14:textId="57EDE1D0" w:rsidR="0005317E" w:rsidRDefault="00403104" w:rsidP="00255BFA">
      <w:pPr>
        <w:ind w:firstLineChars="50" w:firstLine="100"/>
        <w:rPr>
          <w:rFonts w:eastAsia="바탕체"/>
        </w:rPr>
      </w:pPr>
      <w:r>
        <w:rPr>
          <w:rFonts w:eastAsia="바탕체"/>
        </w:rPr>
        <w:t xml:space="preserve">Furthermore, </w:t>
      </w:r>
      <w:r w:rsidR="00491F3F">
        <w:rPr>
          <w:rFonts w:eastAsia="바탕체"/>
        </w:rPr>
        <w:t>RAN2 agreed that target cell configuration is transferred by a container in the RRC si</w:t>
      </w:r>
      <w:r w:rsidR="0053558E">
        <w:rPr>
          <w:rFonts w:eastAsia="바탕체"/>
        </w:rPr>
        <w:t>gn</w:t>
      </w:r>
      <w:r w:rsidR="00491F3F">
        <w:rPr>
          <w:rFonts w:eastAsia="바탕체"/>
        </w:rPr>
        <w:t xml:space="preserve">aling. If the invalid problem is detected in a single container for one target cell, </w:t>
      </w:r>
      <w:r>
        <w:rPr>
          <w:rFonts w:eastAsia="바탕체"/>
        </w:rPr>
        <w:t xml:space="preserve">it may </w:t>
      </w:r>
      <w:r w:rsidR="00570EBC">
        <w:rPr>
          <w:rFonts w:eastAsia="바탕체"/>
        </w:rPr>
        <w:t xml:space="preserve">not </w:t>
      </w:r>
      <w:r>
        <w:rPr>
          <w:rFonts w:eastAsia="바탕체"/>
        </w:rPr>
        <w:t xml:space="preserve">regard a part of configuration failure </w:t>
      </w:r>
      <w:r w:rsidR="00491F3F">
        <w:rPr>
          <w:rFonts w:eastAsia="바탕체"/>
        </w:rPr>
        <w:t>since other container</w:t>
      </w:r>
      <w:r>
        <w:rPr>
          <w:rFonts w:eastAsia="바탕체"/>
        </w:rPr>
        <w:t>s</w:t>
      </w:r>
      <w:r w:rsidR="00491F3F">
        <w:rPr>
          <w:rFonts w:eastAsia="바탕체"/>
        </w:rPr>
        <w:t xml:space="preserve"> </w:t>
      </w:r>
      <w:r>
        <w:rPr>
          <w:rFonts w:eastAsia="바탕체"/>
        </w:rPr>
        <w:t xml:space="preserve">for other candidate target cells </w:t>
      </w:r>
      <w:r w:rsidR="00491F3F">
        <w:rPr>
          <w:rFonts w:eastAsia="바탕체"/>
        </w:rPr>
        <w:t>are independent information from the invalid container.</w:t>
      </w:r>
      <w:r>
        <w:rPr>
          <w:rFonts w:eastAsia="바탕체"/>
        </w:rPr>
        <w:t xml:space="preserve"> Considering </w:t>
      </w:r>
      <w:r w:rsidR="00570EBC">
        <w:rPr>
          <w:rFonts w:eastAsia="바탕체"/>
        </w:rPr>
        <w:t xml:space="preserve">that </w:t>
      </w:r>
      <w:r>
        <w:rPr>
          <w:rFonts w:eastAsia="바탕체"/>
        </w:rPr>
        <w:t xml:space="preserve">each candidate target cell’s containers are not promptly applied until each CHO execution condition is met, it </w:t>
      </w:r>
      <w:r w:rsidR="009F3A88">
        <w:rPr>
          <w:rFonts w:eastAsia="바탕체"/>
        </w:rPr>
        <w:t>may</w:t>
      </w:r>
      <w:r>
        <w:rPr>
          <w:rFonts w:eastAsia="바탕체"/>
        </w:rPr>
        <w:t xml:space="preserve"> be </w:t>
      </w:r>
      <w:r w:rsidR="009F3A88">
        <w:rPr>
          <w:rFonts w:eastAsia="바탕체"/>
        </w:rPr>
        <w:t xml:space="preserve">an </w:t>
      </w:r>
      <w:r>
        <w:rPr>
          <w:rFonts w:eastAsia="바탕체"/>
        </w:rPr>
        <w:t xml:space="preserve">inefficient </w:t>
      </w:r>
      <w:r w:rsidR="009F3A88">
        <w:rPr>
          <w:rFonts w:eastAsia="바탕체"/>
        </w:rPr>
        <w:t xml:space="preserve">UE </w:t>
      </w:r>
      <w:r>
        <w:rPr>
          <w:rFonts w:eastAsia="바탕체"/>
        </w:rPr>
        <w:t xml:space="preserve">handling </w:t>
      </w:r>
      <w:r w:rsidR="009F3A88">
        <w:rPr>
          <w:rFonts w:eastAsia="바탕체"/>
        </w:rPr>
        <w:t>because of the</w:t>
      </w:r>
      <w:r>
        <w:rPr>
          <w:rFonts w:eastAsia="바탕체"/>
        </w:rPr>
        <w:t xml:space="preserve"> performing Re-establishment. </w:t>
      </w:r>
    </w:p>
    <w:p w14:paraId="2FE9892B" w14:textId="45D473C3" w:rsidR="00BB03A3" w:rsidRPr="00BB03A3" w:rsidRDefault="00BB03A3" w:rsidP="00255BFA">
      <w:pPr>
        <w:ind w:firstLineChars="50" w:firstLine="100"/>
        <w:rPr>
          <w:rFonts w:eastAsia="바탕체"/>
        </w:rPr>
      </w:pPr>
      <w:r>
        <w:rPr>
          <w:rFonts w:eastAsia="바탕체"/>
        </w:rPr>
        <w:t>Therefore, we think the UE check</w:t>
      </w:r>
      <w:r w:rsidR="0053558E">
        <w:rPr>
          <w:rFonts w:eastAsia="바탕체"/>
        </w:rPr>
        <w:t>s</w:t>
      </w:r>
      <w:r>
        <w:rPr>
          <w:rFonts w:eastAsia="바탕체"/>
        </w:rPr>
        <w:t xml:space="preserve"> the validity of the CHO command as soon as received but the UE is able to send Reconfiguration complete message including </w:t>
      </w:r>
      <w:r w:rsidR="009F3A88">
        <w:rPr>
          <w:rFonts w:eastAsia="바탕체"/>
        </w:rPr>
        <w:t xml:space="preserve">an </w:t>
      </w:r>
      <w:r>
        <w:rPr>
          <w:rFonts w:eastAsia="바탕체"/>
        </w:rPr>
        <w:t xml:space="preserve">indication of invalidity to the network after validity check </w:t>
      </w:r>
      <w:r w:rsidR="009F3A88">
        <w:rPr>
          <w:rFonts w:eastAsia="바탕체"/>
        </w:rPr>
        <w:t xml:space="preserve">the CHO command </w:t>
      </w:r>
      <w:r>
        <w:rPr>
          <w:rFonts w:eastAsia="바탕체"/>
        </w:rPr>
        <w:t xml:space="preserve">if there is any invalid configuration but there are also valid configuration to </w:t>
      </w:r>
      <w:r w:rsidR="009F3A88">
        <w:rPr>
          <w:rFonts w:eastAsia="바탕체"/>
        </w:rPr>
        <w:t xml:space="preserve">be able to </w:t>
      </w:r>
      <w:r>
        <w:rPr>
          <w:rFonts w:eastAsia="바탕체"/>
        </w:rPr>
        <w:t>perform handover. It helps to the source cell to take proper action towards the target cell indicated by the indication</w:t>
      </w:r>
      <w:r w:rsidR="009F3A88">
        <w:rPr>
          <w:rFonts w:eastAsia="바탕체"/>
        </w:rPr>
        <w:t xml:space="preserve"> with higher possibility of the handover success rate</w:t>
      </w:r>
      <w:r>
        <w:rPr>
          <w:rFonts w:eastAsia="바탕체"/>
        </w:rPr>
        <w:t>.</w:t>
      </w:r>
    </w:p>
    <w:p w14:paraId="5B14DFEF" w14:textId="528142BF" w:rsidR="005774C6" w:rsidRPr="00BB03A3" w:rsidRDefault="003A5726" w:rsidP="00533BFC">
      <w:pPr>
        <w:rPr>
          <w:bCs/>
          <w:lang w:eastAsia="ko-KR"/>
        </w:rPr>
      </w:pPr>
      <w:r>
        <w:rPr>
          <w:rFonts w:hint="eastAsia"/>
          <w:b/>
          <w:bCs/>
        </w:rPr>
        <w:t>Proposal 2: If UE receives a CHO configuration that contains more than one target cell configuration</w:t>
      </w:r>
      <w:r>
        <w:rPr>
          <w:b/>
          <w:bCs/>
        </w:rPr>
        <w:t>s</w:t>
      </w:r>
      <w:r>
        <w:rPr>
          <w:rFonts w:hint="eastAsia"/>
          <w:b/>
          <w:bCs/>
        </w:rPr>
        <w:t xml:space="preserve"> (i.e. multiple target cells) and if there is at least one valid target cell configuration, the UE keeps performing the CHO procedure.</w:t>
      </w:r>
    </w:p>
    <w:p w14:paraId="6FD1AAA1" w14:textId="60C5B6F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00C04930" w:rsidRPr="00C04930">
        <w:rPr>
          <w:noProof/>
          <w:lang w:val="en-US"/>
        </w:rPr>
        <w:t xml:space="preserve"> </w:t>
      </w:r>
      <w:r w:rsidRPr="004A4DED">
        <w:rPr>
          <w:rFonts w:hint="eastAsia"/>
          <w:noProof/>
          <w:lang w:val="en-US" w:eastAsia="ko-KR"/>
        </w:rPr>
        <w:t>Conclusion</w:t>
      </w:r>
    </w:p>
    <w:p w14:paraId="0544638B" w14:textId="49D2FC9F" w:rsidR="00BC46C9" w:rsidRDefault="00BC46C9" w:rsidP="00BC46C9">
      <w:pPr>
        <w:rPr>
          <w:lang w:eastAsia="ko-KR"/>
        </w:rPr>
      </w:pPr>
      <w:r>
        <w:rPr>
          <w:lang w:eastAsia="ko-KR"/>
        </w:rPr>
        <w:t xml:space="preserve">In this contribution, we have </w:t>
      </w:r>
      <w:r w:rsidR="00CB27D4">
        <w:rPr>
          <w:lang w:eastAsia="ko-KR"/>
        </w:rPr>
        <w:t xml:space="preserve">the </w:t>
      </w:r>
      <w:r>
        <w:rPr>
          <w:lang w:eastAsia="ko-KR"/>
        </w:rPr>
        <w:t>following conclusion:</w:t>
      </w:r>
    </w:p>
    <w:p w14:paraId="7EF78527" w14:textId="54314FD8" w:rsidR="00BB03A3" w:rsidRDefault="003A5726" w:rsidP="00BB03A3">
      <w:pPr>
        <w:rPr>
          <w:bCs/>
          <w:lang w:eastAsia="ko-KR"/>
        </w:rPr>
      </w:pPr>
      <w:r>
        <w:rPr>
          <w:rFonts w:hint="eastAsia"/>
          <w:b/>
          <w:bCs/>
        </w:rPr>
        <w:lastRenderedPageBreak/>
        <w:t>Proposal 1: If UE receives a</w:t>
      </w:r>
      <w:r>
        <w:rPr>
          <w:b/>
          <w:bCs/>
        </w:rPr>
        <w:t>n</w:t>
      </w:r>
      <w:r>
        <w:rPr>
          <w:rFonts w:hint="eastAsia"/>
          <w:b/>
          <w:bCs/>
        </w:rPr>
        <w:t xml:space="preserve"> </w:t>
      </w:r>
      <w:r>
        <w:rPr>
          <w:b/>
          <w:bCs/>
        </w:rPr>
        <w:t xml:space="preserve">invalid </w:t>
      </w:r>
      <w:r>
        <w:rPr>
          <w:rFonts w:hint="eastAsia"/>
          <w:b/>
          <w:bCs/>
        </w:rPr>
        <w:t>CHO configuration that contains a single target cell configuration, it initiates Re-establishment.</w:t>
      </w:r>
    </w:p>
    <w:p w14:paraId="739B5050" w14:textId="07773768" w:rsidR="0053558E" w:rsidRPr="00BB03A3" w:rsidRDefault="003A5726" w:rsidP="0053558E">
      <w:pPr>
        <w:rPr>
          <w:bCs/>
          <w:lang w:eastAsia="ko-KR"/>
        </w:rPr>
      </w:pPr>
      <w:r>
        <w:rPr>
          <w:rFonts w:hint="eastAsia"/>
          <w:b/>
          <w:bCs/>
        </w:rPr>
        <w:t>Proposal 2: If UE receives a CHO configuration that contains more than one target cell configuration</w:t>
      </w:r>
      <w:r>
        <w:rPr>
          <w:b/>
          <w:bCs/>
        </w:rPr>
        <w:t>s</w:t>
      </w:r>
      <w:r>
        <w:rPr>
          <w:rFonts w:hint="eastAsia"/>
          <w:b/>
          <w:bCs/>
        </w:rPr>
        <w:t xml:space="preserve"> (i.e. multiple target cells) and if there is at least one valid target cell configuration, the UE keeps performing the CHO procedure.</w:t>
      </w:r>
    </w:p>
    <w:p w14:paraId="5BEF51C9" w14:textId="0F315BCC" w:rsidR="009D7110" w:rsidRPr="0053558E" w:rsidRDefault="009D7110" w:rsidP="00E22F82">
      <w:pPr>
        <w:rPr>
          <w:bCs/>
          <w:lang w:eastAsia="ko-KR"/>
        </w:rPr>
      </w:pPr>
    </w:p>
    <w:p w14:paraId="7A80FC21" w14:textId="53840EED" w:rsidR="002E1CC6" w:rsidRDefault="00C04930" w:rsidP="00C04930">
      <w:pPr>
        <w:pStyle w:val="1"/>
        <w:spacing w:line="300" w:lineRule="atLeast"/>
        <w:rPr>
          <w:lang w:eastAsia="ko-KR"/>
        </w:rPr>
      </w:pPr>
      <w:r>
        <w:rPr>
          <w:rFonts w:hint="eastAsia"/>
          <w:lang w:eastAsia="ko-KR"/>
        </w:rPr>
        <w:t xml:space="preserve">4. </w:t>
      </w:r>
      <w:r w:rsidR="00F03877">
        <w:rPr>
          <w:lang w:eastAsia="ko-KR"/>
        </w:rPr>
        <w:t>Reference</w:t>
      </w:r>
    </w:p>
    <w:p w14:paraId="54B37A7A" w14:textId="77777777" w:rsidR="00F03877" w:rsidRDefault="00F03877" w:rsidP="00F03877">
      <w:pPr>
        <w:ind w:left="1350" w:hanging="1350"/>
      </w:pPr>
      <w:r w:rsidRPr="00F530CB">
        <w:t xml:space="preserve">[1] </w:t>
      </w:r>
      <w:hyperlink r:id="rId8" w:history="1">
        <w:r w:rsidRPr="00F530CB">
          <w:t>R2-1911733</w:t>
        </w:r>
      </w:hyperlink>
      <w:r w:rsidRPr="00F53004">
        <w:tab/>
        <w:t>Summary of [106#42] [NR/LTE/mob enh] CHO configuration</w:t>
      </w:r>
      <w:r w:rsidRPr="00F53004">
        <w:tab/>
        <w:t>OPPO</w:t>
      </w:r>
    </w:p>
    <w:p w14:paraId="36A4EF34" w14:textId="28B6F3FE" w:rsidR="0005317E" w:rsidRPr="00A047D1" w:rsidRDefault="0005317E" w:rsidP="0005317E">
      <w:pPr>
        <w:ind w:left="1350" w:hanging="1350"/>
      </w:pPr>
      <w:r>
        <w:t xml:space="preserve">[2] 3GPP TS 38.331 v15.6.0 </w:t>
      </w:r>
      <w:r w:rsidRPr="00A047D1">
        <w:t>Radio Resource Control (RRC) protocol specification</w:t>
      </w:r>
      <w:r>
        <w:t xml:space="preserve"> (2019-06)</w:t>
      </w:r>
    </w:p>
    <w:p w14:paraId="3FE47C66" w14:textId="5772A4D2" w:rsidR="0005317E" w:rsidRPr="0005317E" w:rsidRDefault="0005317E" w:rsidP="00F03877">
      <w:pPr>
        <w:ind w:left="1350" w:hanging="1350"/>
      </w:pPr>
    </w:p>
    <w:sectPr w:rsidR="0005317E" w:rsidRPr="0005317E" w:rsidSect="00886B61">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0A44A" w14:textId="77777777" w:rsidR="00B15366" w:rsidRDefault="00B15366">
      <w:pPr>
        <w:pStyle w:val="1"/>
      </w:pPr>
      <w:r>
        <w:separator/>
      </w:r>
    </w:p>
  </w:endnote>
  <w:endnote w:type="continuationSeparator" w:id="0">
    <w:p w14:paraId="50CEDD24" w14:textId="77777777" w:rsidR="00B15366" w:rsidRDefault="00B1536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6287D" w:rsidRDefault="00B6287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6287D" w:rsidRDefault="00B6287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6287D" w:rsidRDefault="00B6287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A5726">
      <w:rPr>
        <w:rStyle w:val="af1"/>
      </w:rPr>
      <w:t>1</w:t>
    </w:r>
    <w:r>
      <w:rPr>
        <w:rStyle w:val="af1"/>
      </w:rPr>
      <w:fldChar w:fldCharType="end"/>
    </w:r>
  </w:p>
  <w:p w14:paraId="31F58317" w14:textId="77777777" w:rsidR="00B6287D" w:rsidRDefault="00B6287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D57A2" w14:textId="77777777" w:rsidR="00B15366" w:rsidRDefault="00B15366">
      <w:pPr>
        <w:pStyle w:val="1"/>
      </w:pPr>
      <w:r>
        <w:separator/>
      </w:r>
    </w:p>
  </w:footnote>
  <w:footnote w:type="continuationSeparator" w:id="0">
    <w:p w14:paraId="33D8219D" w14:textId="77777777" w:rsidR="00B15366" w:rsidRDefault="00B15366">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0"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0"/>
  </w:num>
  <w:num w:numId="2">
    <w:abstractNumId w:val="3"/>
  </w:num>
  <w:num w:numId="3">
    <w:abstractNumId w:val="22"/>
  </w:num>
  <w:num w:numId="4">
    <w:abstractNumId w:val="32"/>
  </w:num>
  <w:num w:numId="5">
    <w:abstractNumId w:val="23"/>
  </w:num>
  <w:num w:numId="6">
    <w:abstractNumId w:val="31"/>
  </w:num>
  <w:num w:numId="7">
    <w:abstractNumId w:val="18"/>
  </w:num>
  <w:num w:numId="8">
    <w:abstractNumId w:val="29"/>
  </w:num>
  <w:num w:numId="9">
    <w:abstractNumId w:val="12"/>
  </w:num>
  <w:num w:numId="10">
    <w:abstractNumId w:val="5"/>
  </w:num>
  <w:num w:numId="11">
    <w:abstractNumId w:val="16"/>
  </w:num>
  <w:num w:numId="12">
    <w:abstractNumId w:val="19"/>
  </w:num>
  <w:num w:numId="13">
    <w:abstractNumId w:val="25"/>
  </w:num>
  <w:num w:numId="14">
    <w:abstractNumId w:val="26"/>
  </w:num>
  <w:num w:numId="15">
    <w:abstractNumId w:val="24"/>
  </w:num>
  <w:num w:numId="16">
    <w:abstractNumId w:val="17"/>
  </w:num>
  <w:num w:numId="17">
    <w:abstractNumId w:val="30"/>
  </w:num>
  <w:num w:numId="18">
    <w:abstractNumId w:val="9"/>
  </w:num>
  <w:num w:numId="19">
    <w:abstractNumId w:val="14"/>
  </w:num>
  <w:num w:numId="20">
    <w:abstractNumId w:val="2"/>
  </w:num>
  <w:num w:numId="21">
    <w:abstractNumId w:val="21"/>
  </w:num>
  <w:num w:numId="22">
    <w:abstractNumId w:val="4"/>
  </w:num>
  <w:num w:numId="23">
    <w:abstractNumId w:val="15"/>
  </w:num>
  <w:num w:numId="24">
    <w:abstractNumId w:val="11"/>
  </w:num>
  <w:num w:numId="25">
    <w:abstractNumId w:val="33"/>
  </w:num>
  <w:num w:numId="26">
    <w:abstractNumId w:val="6"/>
  </w:num>
  <w:num w:numId="27">
    <w:abstractNumId w:val="27"/>
  </w:num>
  <w:num w:numId="28">
    <w:abstractNumId w:val="10"/>
  </w:num>
  <w:num w:numId="29">
    <w:abstractNumId w:val="7"/>
  </w:num>
  <w:num w:numId="30">
    <w:abstractNumId w:val="13"/>
  </w:num>
  <w:num w:numId="31">
    <w:abstractNumId w:val="1"/>
  </w:num>
  <w:num w:numId="32">
    <w:abstractNumId w:val="8"/>
  </w:num>
  <w:num w:numId="33">
    <w:abstractNumId w:val="0"/>
  </w:num>
  <w:num w:numId="34">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mwqAUAew7YcCwAAAA="/>
  </w:docVars>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03"/>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684"/>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17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A28"/>
    <w:rsid w:val="000B2DBC"/>
    <w:rsid w:val="000B3C47"/>
    <w:rsid w:val="000B403C"/>
    <w:rsid w:val="000B4628"/>
    <w:rsid w:val="000B472B"/>
    <w:rsid w:val="000B4C10"/>
    <w:rsid w:val="000B59C4"/>
    <w:rsid w:val="000B5A58"/>
    <w:rsid w:val="000B5C84"/>
    <w:rsid w:val="000B5DBB"/>
    <w:rsid w:val="000B661F"/>
    <w:rsid w:val="000B6C0E"/>
    <w:rsid w:val="000B7188"/>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205"/>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3443"/>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AC2"/>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31D"/>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1F"/>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1F40"/>
    <w:rsid w:val="001D2308"/>
    <w:rsid w:val="001D233D"/>
    <w:rsid w:val="001D2F21"/>
    <w:rsid w:val="001D30DC"/>
    <w:rsid w:val="001D4B45"/>
    <w:rsid w:val="001D4C22"/>
    <w:rsid w:val="001D5415"/>
    <w:rsid w:val="001D55B5"/>
    <w:rsid w:val="001D5A49"/>
    <w:rsid w:val="001D6074"/>
    <w:rsid w:val="001D715C"/>
    <w:rsid w:val="001D7D0B"/>
    <w:rsid w:val="001E0FAD"/>
    <w:rsid w:val="001E16E0"/>
    <w:rsid w:val="001E172E"/>
    <w:rsid w:val="001E2089"/>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3EDD"/>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595"/>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BD7"/>
    <w:rsid w:val="00253D5B"/>
    <w:rsid w:val="00253EF9"/>
    <w:rsid w:val="002540DC"/>
    <w:rsid w:val="00254178"/>
    <w:rsid w:val="00254448"/>
    <w:rsid w:val="0025460A"/>
    <w:rsid w:val="00254BF2"/>
    <w:rsid w:val="00255477"/>
    <w:rsid w:val="002555CA"/>
    <w:rsid w:val="00255BF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4F3"/>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46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0EE2"/>
    <w:rsid w:val="002E128A"/>
    <w:rsid w:val="002E1CC6"/>
    <w:rsid w:val="002E2559"/>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149"/>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78A"/>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2EF"/>
    <w:rsid w:val="003777A3"/>
    <w:rsid w:val="003779C8"/>
    <w:rsid w:val="00380305"/>
    <w:rsid w:val="00380D82"/>
    <w:rsid w:val="00382DFF"/>
    <w:rsid w:val="003838D2"/>
    <w:rsid w:val="00383CBC"/>
    <w:rsid w:val="0038534B"/>
    <w:rsid w:val="00386025"/>
    <w:rsid w:val="00386BED"/>
    <w:rsid w:val="00386E62"/>
    <w:rsid w:val="003872D9"/>
    <w:rsid w:val="003878CD"/>
    <w:rsid w:val="00387F60"/>
    <w:rsid w:val="00390EC2"/>
    <w:rsid w:val="003911C7"/>
    <w:rsid w:val="003911FB"/>
    <w:rsid w:val="00391DAF"/>
    <w:rsid w:val="00391FA7"/>
    <w:rsid w:val="003920B0"/>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00D"/>
    <w:rsid w:val="003A5726"/>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33B"/>
    <w:rsid w:val="003C48BC"/>
    <w:rsid w:val="003C4A2F"/>
    <w:rsid w:val="003C5967"/>
    <w:rsid w:val="003C641D"/>
    <w:rsid w:val="003C65BB"/>
    <w:rsid w:val="003C7316"/>
    <w:rsid w:val="003C77AD"/>
    <w:rsid w:val="003C7CD6"/>
    <w:rsid w:val="003C7E7C"/>
    <w:rsid w:val="003D063B"/>
    <w:rsid w:val="003D0B28"/>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7A4"/>
    <w:rsid w:val="003D6954"/>
    <w:rsid w:val="003D6C89"/>
    <w:rsid w:val="003D7507"/>
    <w:rsid w:val="003D7B1A"/>
    <w:rsid w:val="003D7BA7"/>
    <w:rsid w:val="003D7F27"/>
    <w:rsid w:val="003E00F9"/>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CDB"/>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104"/>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307"/>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5EC3"/>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87E58"/>
    <w:rsid w:val="004904C3"/>
    <w:rsid w:val="0049063B"/>
    <w:rsid w:val="00490892"/>
    <w:rsid w:val="00491F3F"/>
    <w:rsid w:val="004921C3"/>
    <w:rsid w:val="004923CE"/>
    <w:rsid w:val="00492B7C"/>
    <w:rsid w:val="00492BD4"/>
    <w:rsid w:val="0049340B"/>
    <w:rsid w:val="004935EB"/>
    <w:rsid w:val="00493A11"/>
    <w:rsid w:val="00494163"/>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0A98"/>
    <w:rsid w:val="004D1139"/>
    <w:rsid w:val="004D1500"/>
    <w:rsid w:val="004D1895"/>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C24"/>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410"/>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8E"/>
    <w:rsid w:val="005355C0"/>
    <w:rsid w:val="00535684"/>
    <w:rsid w:val="00536018"/>
    <w:rsid w:val="00536A93"/>
    <w:rsid w:val="00540354"/>
    <w:rsid w:val="0054061C"/>
    <w:rsid w:val="00540E02"/>
    <w:rsid w:val="00541691"/>
    <w:rsid w:val="00542431"/>
    <w:rsid w:val="005426DC"/>
    <w:rsid w:val="00542873"/>
    <w:rsid w:val="00542B53"/>
    <w:rsid w:val="00543386"/>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0EBC"/>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4C6"/>
    <w:rsid w:val="00577B6C"/>
    <w:rsid w:val="005808FB"/>
    <w:rsid w:val="0058096E"/>
    <w:rsid w:val="00580CA9"/>
    <w:rsid w:val="005811C4"/>
    <w:rsid w:val="00581337"/>
    <w:rsid w:val="005814BA"/>
    <w:rsid w:val="00581569"/>
    <w:rsid w:val="005816CE"/>
    <w:rsid w:val="00581836"/>
    <w:rsid w:val="00582C30"/>
    <w:rsid w:val="00582C43"/>
    <w:rsid w:val="005833AE"/>
    <w:rsid w:val="00583C19"/>
    <w:rsid w:val="00583F42"/>
    <w:rsid w:val="005841DE"/>
    <w:rsid w:val="00584532"/>
    <w:rsid w:val="005852A4"/>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6CA"/>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34C"/>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07F12"/>
    <w:rsid w:val="00610404"/>
    <w:rsid w:val="00610472"/>
    <w:rsid w:val="00610CEC"/>
    <w:rsid w:val="00610D61"/>
    <w:rsid w:val="00611593"/>
    <w:rsid w:val="00611A28"/>
    <w:rsid w:val="00611E3D"/>
    <w:rsid w:val="00611E53"/>
    <w:rsid w:val="00612170"/>
    <w:rsid w:val="00612A70"/>
    <w:rsid w:val="00612CCE"/>
    <w:rsid w:val="00613143"/>
    <w:rsid w:val="00613158"/>
    <w:rsid w:val="006137E1"/>
    <w:rsid w:val="00613929"/>
    <w:rsid w:val="00614A0D"/>
    <w:rsid w:val="00614D98"/>
    <w:rsid w:val="00614DC1"/>
    <w:rsid w:val="00614F95"/>
    <w:rsid w:val="00614FD2"/>
    <w:rsid w:val="0061532A"/>
    <w:rsid w:val="0061559E"/>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46"/>
    <w:rsid w:val="00621DC4"/>
    <w:rsid w:val="00622BB0"/>
    <w:rsid w:val="00623827"/>
    <w:rsid w:val="00624047"/>
    <w:rsid w:val="00624CD6"/>
    <w:rsid w:val="00624D64"/>
    <w:rsid w:val="006252C0"/>
    <w:rsid w:val="00625D9F"/>
    <w:rsid w:val="00626174"/>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3F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87A0C"/>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E9"/>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441"/>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BB"/>
    <w:rsid w:val="006F77F5"/>
    <w:rsid w:val="006F7B50"/>
    <w:rsid w:val="0070003B"/>
    <w:rsid w:val="00700048"/>
    <w:rsid w:val="00701C9A"/>
    <w:rsid w:val="00702189"/>
    <w:rsid w:val="007024BD"/>
    <w:rsid w:val="00702C7B"/>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369"/>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214"/>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2650"/>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46A27"/>
    <w:rsid w:val="0085002A"/>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CC6"/>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2D76"/>
    <w:rsid w:val="00873399"/>
    <w:rsid w:val="00873555"/>
    <w:rsid w:val="00873773"/>
    <w:rsid w:val="00874227"/>
    <w:rsid w:val="0087476B"/>
    <w:rsid w:val="008754B0"/>
    <w:rsid w:val="008758E6"/>
    <w:rsid w:val="008758F0"/>
    <w:rsid w:val="00875BF6"/>
    <w:rsid w:val="00875C50"/>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4A65"/>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5D0B"/>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342"/>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10"/>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0790"/>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27BE"/>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332"/>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4B58"/>
    <w:rsid w:val="009D54A7"/>
    <w:rsid w:val="009D5547"/>
    <w:rsid w:val="009D55B0"/>
    <w:rsid w:val="009D5BF8"/>
    <w:rsid w:val="009D6472"/>
    <w:rsid w:val="009D66F3"/>
    <w:rsid w:val="009D6D9B"/>
    <w:rsid w:val="009D7110"/>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2E35"/>
    <w:rsid w:val="009F3093"/>
    <w:rsid w:val="009F335E"/>
    <w:rsid w:val="009F3405"/>
    <w:rsid w:val="009F3A88"/>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2EA2"/>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17BA"/>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C2E"/>
    <w:rsid w:val="00A53E28"/>
    <w:rsid w:val="00A54395"/>
    <w:rsid w:val="00A548D9"/>
    <w:rsid w:val="00A54B34"/>
    <w:rsid w:val="00A54DCC"/>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5BC"/>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45"/>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B7FFD"/>
    <w:rsid w:val="00AC019C"/>
    <w:rsid w:val="00AC0795"/>
    <w:rsid w:val="00AC0889"/>
    <w:rsid w:val="00AC2413"/>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6907"/>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2EA4"/>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CC0"/>
    <w:rsid w:val="00AF1D18"/>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366"/>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AB1"/>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87D"/>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5E8"/>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3A3"/>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46C9"/>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A4F"/>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4930"/>
    <w:rsid w:val="00C04FC3"/>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41D"/>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0D70"/>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E"/>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7D4"/>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1B8"/>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2E0C"/>
    <w:rsid w:val="00CD3347"/>
    <w:rsid w:val="00CD3825"/>
    <w:rsid w:val="00CD3A93"/>
    <w:rsid w:val="00CD473B"/>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A62"/>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AF4"/>
    <w:rsid w:val="00D83B5F"/>
    <w:rsid w:val="00D849D9"/>
    <w:rsid w:val="00D84A6D"/>
    <w:rsid w:val="00D85AF4"/>
    <w:rsid w:val="00D85C33"/>
    <w:rsid w:val="00D86447"/>
    <w:rsid w:val="00D86F87"/>
    <w:rsid w:val="00D8736B"/>
    <w:rsid w:val="00D90704"/>
    <w:rsid w:val="00D90D51"/>
    <w:rsid w:val="00D90F08"/>
    <w:rsid w:val="00D910A2"/>
    <w:rsid w:val="00D916C3"/>
    <w:rsid w:val="00D917AC"/>
    <w:rsid w:val="00D9236C"/>
    <w:rsid w:val="00D9259B"/>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E7"/>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B9F"/>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0F72"/>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467D"/>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2F82"/>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9FB"/>
    <w:rsid w:val="00E342A8"/>
    <w:rsid w:val="00E346FF"/>
    <w:rsid w:val="00E34E6E"/>
    <w:rsid w:val="00E34F35"/>
    <w:rsid w:val="00E351DF"/>
    <w:rsid w:val="00E35C07"/>
    <w:rsid w:val="00E367B2"/>
    <w:rsid w:val="00E37644"/>
    <w:rsid w:val="00E37FB1"/>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1B6"/>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D4"/>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877"/>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27AB"/>
    <w:rsid w:val="00F24631"/>
    <w:rsid w:val="00F24F2A"/>
    <w:rsid w:val="00F25343"/>
    <w:rsid w:val="00F25588"/>
    <w:rsid w:val="00F27D73"/>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2BB"/>
    <w:rsid w:val="00F517AC"/>
    <w:rsid w:val="00F51D04"/>
    <w:rsid w:val="00F51E43"/>
    <w:rsid w:val="00F5229E"/>
    <w:rsid w:val="00F52851"/>
    <w:rsid w:val="00F52B85"/>
    <w:rsid w:val="00F533C3"/>
    <w:rsid w:val="00F53486"/>
    <w:rsid w:val="00F5354D"/>
    <w:rsid w:val="00F537CB"/>
    <w:rsid w:val="00F53BFB"/>
    <w:rsid w:val="00F53CFB"/>
    <w:rsid w:val="00F54AA1"/>
    <w:rsid w:val="00F54B15"/>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012"/>
    <w:rsid w:val="00F96A5B"/>
    <w:rsid w:val="00F96BAD"/>
    <w:rsid w:val="00F96BD4"/>
    <w:rsid w:val="00F96D05"/>
    <w:rsid w:val="00F96DEA"/>
    <w:rsid w:val="00F97384"/>
    <w:rsid w:val="00FA00C0"/>
    <w:rsid w:val="00FA136B"/>
    <w:rsid w:val="00FA146D"/>
    <w:rsid w:val="00FA14C1"/>
    <w:rsid w:val="00FA17A0"/>
    <w:rsid w:val="00FA19E7"/>
    <w:rsid w:val="00FA2049"/>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1E2B"/>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64C"/>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qFormat/>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7/Docs/R2-191173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6E947-9D03-4B51-9503-25289A285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945</Words>
  <Characters>5392</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2</cp:revision>
  <cp:lastPrinted>2014-08-09T03:01:00Z</cp:lastPrinted>
  <dcterms:created xsi:type="dcterms:W3CDTF">2019-10-04T05:27:00Z</dcterms:created>
  <dcterms:modified xsi:type="dcterms:W3CDTF">2019-10-04T05:27:00Z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